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Northumberland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Northumberland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Northumberland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Northumberland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Northumberland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Northumberland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55.0% </w:t>
      </w:r>
      <w:r w:rsidRPr="004747BF">
        <w:rPr>
          <w:rFonts w:ascii="Libre Franklin Light" w:eastAsia="Times New Roman" w:hAnsi="Libre Franklin Light" w:cs="Calibri Light"/>
        </w:rPr>
        <w:t xml:space="preserve">of those respondents classified as PGSI 8+ in Northumberland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Northumberland is estimated to be </w:t>
      </w:r>
      <w:r w:rsidRPr="00773DF7">
        <w:rPr>
          <w:rFonts w:ascii="Libre Franklin Light" w:eastAsia="Times New Roman" w:hAnsi="Libre Franklin Light" w:cs="Calibri Light"/>
          <w:b/>
          <w:bCs/>
          <w:color w:val="C45911" w:themeColor="accent2" w:themeShade="BF"/>
        </w:rPr>
        <w:t xml:space="preserve">£4,647,962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Northumberland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Northumberland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Northumberland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Northumberland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umberlan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Northumberland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umberlan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Northumberland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Northumberland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umberlan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Northumberland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Northumberland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Northumberland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Northumberland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Northumberland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Northumberland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£4,647,962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Northumberland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£75,708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£1,565,677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£112,160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£31,545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£57,832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£2,805,040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£4,647,962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Northumberland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Northumberland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Northumberland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Northumberland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Northumberland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Northumberland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Northumberland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Northumberland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Northumberland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Northumberland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Northumberland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Northumberland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FC5EBFE-1AAB-484D-86A8-2DA33CF03E3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